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5FB" w:rsidRDefault="001515FB" w:rsidP="001515F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BYSSHOP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1515FB" w:rsidRDefault="001515FB" w:rsidP="001515F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Gentleman.</w:t>
      </w:r>
    </w:p>
    <w:p w:rsidR="001515FB" w:rsidRDefault="001515FB" w:rsidP="001515FB">
      <w:pPr>
        <w:rPr>
          <w:rFonts w:ascii="Times New Roman" w:eastAsia="Calibri" w:hAnsi="Times New Roman" w:cs="Times New Roman"/>
        </w:rPr>
      </w:pPr>
    </w:p>
    <w:p w:rsidR="001515FB" w:rsidRDefault="001515FB" w:rsidP="001515FB">
      <w:pPr>
        <w:rPr>
          <w:rFonts w:ascii="Times New Roman" w:eastAsia="Calibri" w:hAnsi="Times New Roman" w:cs="Times New Roman"/>
        </w:rPr>
      </w:pPr>
    </w:p>
    <w:p w:rsidR="001515FB" w:rsidRDefault="001515FB" w:rsidP="001515F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eastAsia="Calibri" w:hAnsi="Times New Roman" w:cs="Times New Roman"/>
        </w:rPr>
        <w:t>Pyttes</w:t>
      </w:r>
      <w:proofErr w:type="spellEnd"/>
      <w:r>
        <w:rPr>
          <w:rFonts w:ascii="Times New Roman" w:eastAsia="Calibri" w:hAnsi="Times New Roman" w:cs="Times New Roman"/>
        </w:rPr>
        <w:t>(q.v.), Henry Denton(q.v.)</w:t>
      </w:r>
    </w:p>
    <w:p w:rsidR="001515FB" w:rsidRDefault="001515FB" w:rsidP="001515F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and Thomas </w:t>
      </w:r>
      <w:proofErr w:type="spellStart"/>
      <w:r>
        <w:rPr>
          <w:rFonts w:ascii="Times New Roman" w:eastAsia="Calibri" w:hAnsi="Times New Roman" w:cs="Times New Roman"/>
        </w:rPr>
        <w:t>Swete</w:t>
      </w:r>
      <w:proofErr w:type="spellEnd"/>
      <w:r>
        <w:rPr>
          <w:rFonts w:ascii="Times New Roman" w:eastAsia="Calibri" w:hAnsi="Times New Roman" w:cs="Times New Roman"/>
        </w:rPr>
        <w:t>(q.v.), all of Wymondham, Norfolk.</w:t>
      </w:r>
    </w:p>
    <w:p w:rsidR="001515FB" w:rsidRDefault="001515FB" w:rsidP="001515F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1515FB" w:rsidRDefault="001515FB" w:rsidP="001515FB">
      <w:pPr>
        <w:rPr>
          <w:rFonts w:ascii="Times New Roman" w:eastAsia="Calibri" w:hAnsi="Times New Roman" w:cs="Times New Roman"/>
        </w:rPr>
      </w:pPr>
    </w:p>
    <w:p w:rsidR="001515FB" w:rsidRDefault="001515FB" w:rsidP="001515FB">
      <w:pPr>
        <w:rPr>
          <w:rFonts w:ascii="Times New Roman" w:eastAsia="Calibri" w:hAnsi="Times New Roman" w:cs="Times New Roman"/>
        </w:rPr>
      </w:pPr>
    </w:p>
    <w:p w:rsidR="001515FB" w:rsidRDefault="001515FB" w:rsidP="001515FB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18 May 2017</w:t>
      </w:r>
    </w:p>
    <w:p w:rsidR="006B2F86" w:rsidRPr="00E71FC3" w:rsidRDefault="001515F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5FB" w:rsidRDefault="001515FB" w:rsidP="00E71FC3">
      <w:r>
        <w:separator/>
      </w:r>
    </w:p>
  </w:endnote>
  <w:endnote w:type="continuationSeparator" w:id="0">
    <w:p w:rsidR="001515FB" w:rsidRDefault="001515F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5FB" w:rsidRDefault="001515FB" w:rsidP="00E71FC3">
      <w:r>
        <w:separator/>
      </w:r>
    </w:p>
  </w:footnote>
  <w:footnote w:type="continuationSeparator" w:id="0">
    <w:p w:rsidR="001515FB" w:rsidRDefault="001515F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5FB"/>
    <w:rsid w:val="001515F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6AFB5C-393D-4EA9-A4C0-36D16647E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515F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2017-05-20T18:37:00Z</dcterms:created>
  <dcterms:modified xsi:type="dcterms:W3CDTF">2017-05-20T18:37:00Z</dcterms:modified>
</cp:coreProperties>
</file>